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08" w:rsidRPr="00061418" w:rsidRDefault="00331008">
      <w:pPr>
        <w:rPr>
          <w:b/>
          <w:sz w:val="28"/>
        </w:rPr>
      </w:pPr>
      <w:r w:rsidRPr="00061418">
        <w:rPr>
          <w:b/>
        </w:rPr>
        <w:t xml:space="preserve">                                                    </w:t>
      </w:r>
      <w:r w:rsidRPr="00061418">
        <w:rPr>
          <w:b/>
          <w:sz w:val="28"/>
        </w:rPr>
        <w:t>Российская Федерация</w:t>
      </w:r>
    </w:p>
    <w:p w:rsidR="00331008" w:rsidRPr="00061418" w:rsidRDefault="00331008">
      <w:pPr>
        <w:rPr>
          <w:b/>
          <w:sz w:val="28"/>
        </w:rPr>
      </w:pPr>
      <w:r w:rsidRPr="00061418">
        <w:rPr>
          <w:b/>
          <w:sz w:val="28"/>
        </w:rPr>
        <w:t xml:space="preserve">                    Совет сельского поселения «Хилогосонское»</w:t>
      </w:r>
    </w:p>
    <w:p w:rsidR="00331008" w:rsidRPr="00061418" w:rsidRDefault="00331008">
      <w:pPr>
        <w:rPr>
          <w:b/>
          <w:sz w:val="28"/>
        </w:rPr>
      </w:pPr>
    </w:p>
    <w:p w:rsidR="00331008" w:rsidRPr="00061418" w:rsidRDefault="00331008">
      <w:pPr>
        <w:rPr>
          <w:b/>
          <w:sz w:val="28"/>
        </w:rPr>
      </w:pPr>
      <w:r w:rsidRPr="00061418">
        <w:rPr>
          <w:b/>
          <w:sz w:val="28"/>
        </w:rPr>
        <w:t xml:space="preserve">                                                   Решение</w:t>
      </w:r>
    </w:p>
    <w:p w:rsidR="00331008" w:rsidRPr="00061418" w:rsidRDefault="00331008">
      <w:pPr>
        <w:rPr>
          <w:b/>
          <w:sz w:val="28"/>
        </w:rPr>
      </w:pPr>
      <w:r>
        <w:rPr>
          <w:b/>
          <w:sz w:val="28"/>
        </w:rPr>
        <w:t>17</w:t>
      </w:r>
      <w:r w:rsidRPr="00061418">
        <w:rPr>
          <w:b/>
          <w:sz w:val="28"/>
        </w:rPr>
        <w:t xml:space="preserve">.08.2007г                                                                        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061418">
        <w:rPr>
          <w:b/>
          <w:sz w:val="28"/>
        </w:rPr>
        <w:t xml:space="preserve">       №</w:t>
      </w:r>
      <w:r>
        <w:rPr>
          <w:b/>
          <w:sz w:val="28"/>
        </w:rPr>
        <w:t>25</w:t>
      </w:r>
    </w:p>
    <w:p w:rsidR="00331008" w:rsidRPr="00061418" w:rsidRDefault="00331008" w:rsidP="009C7B14">
      <w:pPr>
        <w:pStyle w:val="NoSpacing"/>
        <w:rPr>
          <w:b/>
          <w:sz w:val="28"/>
        </w:rPr>
      </w:pPr>
    </w:p>
    <w:p w:rsidR="00331008" w:rsidRPr="00061418" w:rsidRDefault="00331008" w:rsidP="009C7B14">
      <w:pPr>
        <w:pStyle w:val="NoSpacing"/>
        <w:rPr>
          <w:b/>
          <w:sz w:val="28"/>
        </w:rPr>
      </w:pPr>
      <w:r w:rsidRPr="00061418">
        <w:rPr>
          <w:b/>
          <w:sz w:val="28"/>
        </w:rPr>
        <w:t>Об утверждении схемы многомандатного</w:t>
      </w:r>
    </w:p>
    <w:p w:rsidR="00331008" w:rsidRPr="00061418" w:rsidRDefault="00331008" w:rsidP="009C7B14">
      <w:pPr>
        <w:pStyle w:val="NoSpacing"/>
        <w:rPr>
          <w:b/>
          <w:sz w:val="28"/>
        </w:rPr>
      </w:pPr>
      <w:r w:rsidRPr="00061418">
        <w:rPr>
          <w:b/>
          <w:sz w:val="28"/>
        </w:rPr>
        <w:t>избирательного округа сельского поселения</w:t>
      </w:r>
    </w:p>
    <w:p w:rsidR="00331008" w:rsidRPr="00061418" w:rsidRDefault="00331008" w:rsidP="009C7B14">
      <w:pPr>
        <w:pStyle w:val="NoSpacing"/>
        <w:rPr>
          <w:b/>
          <w:sz w:val="28"/>
        </w:rPr>
      </w:pPr>
      <w:r w:rsidRPr="00061418">
        <w:rPr>
          <w:b/>
          <w:sz w:val="28"/>
        </w:rPr>
        <w:t xml:space="preserve"> «Хилогосонское»</w:t>
      </w: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В соответствии  со  статьёй  14  закона  Читинской  области 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«О муниципальных  выборах  в Читинской области» от 27.06.2007г. и статьёй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>9  Устава  сельского  поселения  «Хилогосонское», Совет сельского поселения</w:t>
      </w:r>
    </w:p>
    <w:p w:rsidR="00331008" w:rsidRDefault="00331008" w:rsidP="009A46BC">
      <w:pPr>
        <w:pStyle w:val="NoSpacing"/>
        <w:rPr>
          <w:sz w:val="28"/>
        </w:rPr>
      </w:pPr>
      <w:r>
        <w:rPr>
          <w:sz w:val="28"/>
        </w:rPr>
        <w:t>«Хилогосонское»,решил: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 1.Образовать единый многомандатный избирательный округ сельского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 поселения «Хилогосонское».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2.Установить границы многомандатного  избирательного  округа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 с. Хилогосон, с. Улястуй.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3.Данное решение обнародовать на  информационном стенде 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 администрации сельского поселения «Хилогосонское».</w:t>
      </w: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>Председатель Совета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>сельского поселения</w:t>
      </w:r>
    </w:p>
    <w:p w:rsidR="00331008" w:rsidRDefault="00331008" w:rsidP="009C7B14">
      <w:pPr>
        <w:pStyle w:val="NoSpacing"/>
        <w:rPr>
          <w:sz w:val="28"/>
        </w:rPr>
      </w:pPr>
      <w:r>
        <w:rPr>
          <w:sz w:val="28"/>
        </w:rPr>
        <w:t>«Хилогосонское»                                                                       Н.Нимбуева</w:t>
      </w:r>
    </w:p>
    <w:p w:rsidR="00331008" w:rsidRPr="009C7B14" w:rsidRDefault="00331008" w:rsidP="009C7B14">
      <w:pPr>
        <w:pStyle w:val="NoSpacing"/>
        <w:rPr>
          <w:sz w:val="28"/>
        </w:rPr>
      </w:pPr>
      <w:r>
        <w:rPr>
          <w:sz w:val="28"/>
        </w:rPr>
        <w:t xml:space="preserve">        </w:t>
      </w:r>
    </w:p>
    <w:sectPr w:rsidR="00331008" w:rsidRPr="009C7B14" w:rsidSect="00444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B14"/>
    <w:rsid w:val="00061418"/>
    <w:rsid w:val="00083E61"/>
    <w:rsid w:val="00331008"/>
    <w:rsid w:val="004440C9"/>
    <w:rsid w:val="005B2974"/>
    <w:rsid w:val="00696999"/>
    <w:rsid w:val="009A46BC"/>
    <w:rsid w:val="009C7B14"/>
    <w:rsid w:val="00A10967"/>
    <w:rsid w:val="00B51907"/>
    <w:rsid w:val="00D4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0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C7B1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168</Words>
  <Characters>958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5</cp:revision>
  <dcterms:created xsi:type="dcterms:W3CDTF">2011-12-08T02:19:00Z</dcterms:created>
  <dcterms:modified xsi:type="dcterms:W3CDTF">2011-12-28T02:01:00Z</dcterms:modified>
</cp:coreProperties>
</file>